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99688" w14:textId="70EBF23A" w:rsidR="00875EE5" w:rsidRDefault="00875EE5" w:rsidP="00875EE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#107bis-e</w:t>
      </w:r>
      <w:r>
        <w:rPr>
          <w:bCs w:val="0"/>
          <w:noProof w:val="0"/>
          <w:sz w:val="24"/>
        </w:rPr>
        <w:tab/>
      </w:r>
      <w:bookmarkStart w:id="1" w:name="_GoBack"/>
      <w:r w:rsidR="003A7A11" w:rsidRPr="003A7A11">
        <w:rPr>
          <w:bCs w:val="0"/>
          <w:noProof w:val="0"/>
          <w:sz w:val="24"/>
          <w:lang w:eastAsia="ja-JP"/>
        </w:rPr>
        <w:t>R3-2023</w:t>
      </w:r>
      <w:r w:rsidR="003A7A11">
        <w:rPr>
          <w:bCs w:val="0"/>
          <w:noProof w:val="0"/>
          <w:sz w:val="24"/>
          <w:lang w:eastAsia="ja-JP"/>
        </w:rPr>
        <w:t>70</w:t>
      </w:r>
      <w:bookmarkEnd w:id="1"/>
    </w:p>
    <w:p w14:paraId="1C50CBE8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20-30 April 2020</w:t>
      </w:r>
    </w:p>
    <w:p w14:paraId="62AB375B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9EADA6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896A23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AFA300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96A23" w:rsidRPr="00896A23">
        <w:rPr>
          <w:sz w:val="22"/>
          <w:szCs w:val="22"/>
        </w:rPr>
        <w:t>CHO - Modification from target node</w:t>
      </w:r>
    </w:p>
    <w:p w14:paraId="7E783B99" w14:textId="1A597C6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2393">
        <w:t xml:space="preserve">Discussion and </w:t>
      </w:r>
      <w:r w:rsidR="00205D9B">
        <w:rPr>
          <w:sz w:val="22"/>
          <w:szCs w:val="22"/>
        </w:rPr>
        <w:t>Agreement</w:t>
      </w:r>
    </w:p>
    <w:p w14:paraId="05E34EF9" w14:textId="77777777" w:rsidR="00875EE5" w:rsidRDefault="00875EE5" w:rsidP="00875EE5">
      <w:pPr>
        <w:pStyle w:val="Heading1"/>
      </w:pPr>
      <w:r w:rsidRPr="00CE0424">
        <w:t>Introduction</w:t>
      </w:r>
    </w:p>
    <w:p w14:paraId="4D779789" w14:textId="4B0112A1" w:rsidR="00411F92" w:rsidRDefault="00875EE5" w:rsidP="00875EE5">
      <w:pPr>
        <w:pStyle w:val="Discussion"/>
      </w:pPr>
      <w:r>
        <w:t>During RAN3#10</w:t>
      </w:r>
      <w:r w:rsidR="00411F92">
        <w:t>7-e</w:t>
      </w:r>
      <w:r>
        <w:t xml:space="preserve">, </w:t>
      </w:r>
      <w:r w:rsidR="00411F92">
        <w:t xml:space="preserve">the following agreement was taken regarding </w:t>
      </w:r>
      <w:r>
        <w:t>the target-initiated modification of an already prepared CH</w:t>
      </w:r>
      <w:r w:rsidR="00411F92">
        <w:t>O:</w:t>
      </w:r>
    </w:p>
    <w:p w14:paraId="2783139A" w14:textId="77777777" w:rsidR="00411F92" w:rsidRPr="003B6C2F" w:rsidRDefault="00411F92" w:rsidP="00411F92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>Reuse existing CHO Cancel and HO Request to enable target node to inform source node the change of reserved CHO resources for the UE.</w:t>
      </w:r>
    </w:p>
    <w:p w14:paraId="03348887" w14:textId="6A93B83C" w:rsidR="00411F92" w:rsidRDefault="00411F92" w:rsidP="00411F92">
      <w:pPr>
        <w:pStyle w:val="Discussion"/>
      </w:pPr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>It is FFS whether an explicit indicator is needed in conditional HO cancel message or a new cause value is sufficient.</w:t>
      </w:r>
    </w:p>
    <w:p w14:paraId="7C595A87" w14:textId="4F490909" w:rsidR="00875EE5" w:rsidRPr="00616E3B" w:rsidRDefault="00875EE5" w:rsidP="00875EE5">
      <w:pPr>
        <w:pStyle w:val="Discussion"/>
      </w:pPr>
      <w:r>
        <w:t xml:space="preserve">In this contribution the </w:t>
      </w:r>
      <w:r w:rsidR="00411F92">
        <w:t>remaining FFS is</w:t>
      </w:r>
      <w:r>
        <w:t xml:space="preserve"> discussed.</w:t>
      </w:r>
    </w:p>
    <w:p w14:paraId="0AF2F677" w14:textId="77777777" w:rsidR="00875EE5" w:rsidRDefault="00875EE5" w:rsidP="00875EE5">
      <w:pPr>
        <w:pStyle w:val="Heading1"/>
      </w:pPr>
      <w:r>
        <w:t>Discussion</w:t>
      </w:r>
    </w:p>
    <w:p w14:paraId="3389BC83" w14:textId="77777777" w:rsidR="00411F92" w:rsidRDefault="00875EE5" w:rsidP="00875EE5">
      <w:pPr>
        <w:rPr>
          <w:lang w:val="en-US"/>
        </w:rPr>
      </w:pPr>
      <w:bookmarkStart w:id="2" w:name="_Hlk509769073"/>
      <w:r>
        <w:rPr>
          <w:rFonts w:cs="Arial"/>
        </w:rPr>
        <w:t>Target-initiated modification of an already prepared CHO was discussed during many meetings, with a limited set of use-cases identified. However, a majority of companies were in favour of supporting at least some kind of modification, such as CFRA resources redistribution.</w:t>
      </w:r>
      <w:r w:rsidR="00411F92">
        <w:rPr>
          <w:rFonts w:cs="Arial"/>
        </w:rPr>
        <w:t xml:space="preserve"> Therefore, and in order to progress and close this topic, it was decided during RAN3#107-e that the CHO Cancel from target to source will be used to support this use-case. </w:t>
      </w:r>
      <w:r>
        <w:rPr>
          <w:rFonts w:cs="Arial"/>
        </w:rPr>
        <w:t>However, the use-cases being limited (the CHO can always be cancelled by the target in case the resources are not available anymore)</w:t>
      </w:r>
      <w:r>
        <w:rPr>
          <w:lang w:val="en-US"/>
        </w:rPr>
        <w:t>, the impact on the standard and on the feature should be limited</w:t>
      </w:r>
      <w:r w:rsidR="00411F92">
        <w:rPr>
          <w:lang w:val="en-US"/>
        </w:rPr>
        <w:t>.</w:t>
      </w:r>
    </w:p>
    <w:p w14:paraId="3699EEA7" w14:textId="77777777" w:rsidR="00411F92" w:rsidRDefault="00411F92" w:rsidP="00875EE5">
      <w:pPr>
        <w:rPr>
          <w:lang w:val="en-US"/>
        </w:rPr>
      </w:pPr>
      <w:r>
        <w:rPr>
          <w:lang w:val="en-US"/>
        </w:rPr>
        <w:t>On the 2 solutions remaining on the table i.e.</w:t>
      </w:r>
    </w:p>
    <w:p w14:paraId="6F348FAE" w14:textId="42845986" w:rsidR="00411F92" w:rsidRPr="00411F92" w:rsidRDefault="00411F92" w:rsidP="00411F92">
      <w:pPr>
        <w:pStyle w:val="ListParagraph"/>
        <w:numPr>
          <w:ilvl w:val="0"/>
          <w:numId w:val="24"/>
        </w:numPr>
        <w:rPr>
          <w:lang w:val="en-US"/>
        </w:rPr>
      </w:pPr>
      <w:r w:rsidRPr="00411F92">
        <w:rPr>
          <w:lang w:val="en-US"/>
        </w:rPr>
        <w:t>explicit indicator in conditional HO cancel message</w:t>
      </w:r>
    </w:p>
    <w:p w14:paraId="43DE43A0" w14:textId="50A40CE6" w:rsidR="00411F92" w:rsidRPr="00411F92" w:rsidRDefault="00411F92" w:rsidP="00411F92">
      <w:pPr>
        <w:pStyle w:val="ListParagraph"/>
        <w:numPr>
          <w:ilvl w:val="0"/>
          <w:numId w:val="24"/>
        </w:numPr>
        <w:rPr>
          <w:lang w:val="en-US"/>
        </w:rPr>
      </w:pPr>
      <w:r w:rsidRPr="00411F92">
        <w:rPr>
          <w:lang w:val="en-US"/>
        </w:rPr>
        <w:t>new cause value</w:t>
      </w:r>
    </w:p>
    <w:p w14:paraId="25E5EBCE" w14:textId="0DA74B32" w:rsidR="00875EE5" w:rsidRDefault="00411F92" w:rsidP="00875EE5">
      <w:pPr>
        <w:rPr>
          <w:lang w:val="en-US"/>
        </w:rPr>
      </w:pPr>
      <w:r>
        <w:rPr>
          <w:lang w:val="en-US"/>
        </w:rPr>
        <w:t>solution 2 has the lowest impact on specifications</w:t>
      </w:r>
      <w:r w:rsidR="00875EE5">
        <w:rPr>
          <w:lang w:val="en-US"/>
        </w:rPr>
        <w:t>.</w:t>
      </w:r>
      <w:r>
        <w:rPr>
          <w:lang w:val="en-US"/>
        </w:rPr>
        <w:t xml:space="preserve"> This new cause value would indicate that “t</w:t>
      </w:r>
      <w:r w:rsidRPr="00411F92">
        <w:rPr>
          <w:lang w:val="en-US"/>
        </w:rPr>
        <w:t>he target NG-RAN node cancels the ongoing Conditional Handover procedure because new resources are available for this UE, requiring a new RRC configuration</w:t>
      </w:r>
      <w:r>
        <w:rPr>
          <w:lang w:val="en-US"/>
        </w:rPr>
        <w:t>”.</w:t>
      </w:r>
    </w:p>
    <w:p w14:paraId="0093F6A3" w14:textId="77777777" w:rsidR="00875EE5" w:rsidRDefault="00875EE5" w:rsidP="00875EE5">
      <w:r w:rsidRPr="00DF3F0C">
        <w:rPr>
          <w:b/>
        </w:rPr>
        <w:t xml:space="preserve">Proposal 1: </w:t>
      </w:r>
      <w:r>
        <w:rPr>
          <w:b/>
        </w:rPr>
        <w:t>Add a new cause value for the candidate target node to inform the source node that new resources are available for that UE</w:t>
      </w:r>
    </w:p>
    <w:bookmarkEnd w:id="2"/>
    <w:p w14:paraId="4769728D" w14:textId="77777777" w:rsidR="00875EE5" w:rsidRPr="00CE0424" w:rsidRDefault="00875EE5" w:rsidP="00875EE5">
      <w:pPr>
        <w:pStyle w:val="Heading1"/>
      </w:pPr>
      <w:r>
        <w:t>Co</w:t>
      </w:r>
      <w:r w:rsidRPr="00CE0424">
        <w:t>nclusion</w:t>
      </w:r>
    </w:p>
    <w:p w14:paraId="335C72ED" w14:textId="77777777" w:rsidR="00875EE5" w:rsidRDefault="00875EE5" w:rsidP="00875EE5">
      <w:pPr>
        <w:pStyle w:val="Heading3"/>
        <w:rPr>
          <w:rFonts w:cs="Times New Roman"/>
          <w:sz w:val="20"/>
          <w:szCs w:val="20"/>
        </w:rPr>
      </w:pPr>
      <w:bookmarkStart w:id="3" w:name="_In-sequence_SDU_delivery"/>
      <w:bookmarkEnd w:id="3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</w:t>
      </w:r>
      <w:r w:rsidRPr="00617E57">
        <w:rPr>
          <w:rFonts w:cs="Times New Roman"/>
          <w:sz w:val="20"/>
          <w:szCs w:val="20"/>
        </w:rPr>
        <w:t xml:space="preserve">the target-initiated modification of an already prepared CHO was </w:t>
      </w:r>
      <w:proofErr w:type="gramStart"/>
      <w:r w:rsidRPr="00617E57">
        <w:rPr>
          <w:rFonts w:cs="Times New Roman"/>
          <w:sz w:val="20"/>
          <w:szCs w:val="20"/>
        </w:rPr>
        <w:t>discussed</w:t>
      </w:r>
      <w:proofErr w:type="gramEnd"/>
      <w:r w:rsidRPr="00617E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and the following proposal was made:</w:t>
      </w:r>
    </w:p>
    <w:p w14:paraId="7CB1BC05" w14:textId="77777777" w:rsidR="00875EE5" w:rsidRDefault="00875EE5" w:rsidP="00875EE5">
      <w:pPr>
        <w:rPr>
          <w:b/>
        </w:rPr>
      </w:pPr>
      <w:r w:rsidRPr="00DF3F0C">
        <w:rPr>
          <w:b/>
        </w:rPr>
        <w:t xml:space="preserve">Proposal 1: </w:t>
      </w:r>
      <w:r>
        <w:rPr>
          <w:b/>
        </w:rPr>
        <w:t>Add a new cause value for the candidate target node to inform the source node that new resources are available for that UE</w:t>
      </w:r>
    </w:p>
    <w:p w14:paraId="4987086C" w14:textId="77777777" w:rsidR="00875EE5" w:rsidRDefault="00875EE5" w:rsidP="00875EE5"/>
    <w:p w14:paraId="5A4C86C9" w14:textId="44D5D6D7" w:rsidR="00CB31BA" w:rsidRDefault="00875EE5" w:rsidP="009A5F50">
      <w:r w:rsidRPr="00617E57">
        <w:rPr>
          <w:b/>
          <w:bCs/>
        </w:rPr>
        <w:t xml:space="preserve">It is therefore proposed to agree the associated X2AP and </w:t>
      </w:r>
      <w:proofErr w:type="spellStart"/>
      <w:r w:rsidRPr="00617E57">
        <w:rPr>
          <w:b/>
          <w:bCs/>
        </w:rPr>
        <w:t>XnAP</w:t>
      </w:r>
      <w:proofErr w:type="spellEnd"/>
      <w:r w:rsidRPr="00617E57">
        <w:rPr>
          <w:b/>
          <w:bCs/>
        </w:rPr>
        <w:t xml:space="preserve"> TPs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9A5F50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BCE75" w14:textId="77777777" w:rsidR="00EE1F84" w:rsidRDefault="00EE1F84">
      <w:r>
        <w:separator/>
      </w:r>
    </w:p>
  </w:endnote>
  <w:endnote w:type="continuationSeparator" w:id="0">
    <w:p w14:paraId="5ACCA680" w14:textId="77777777" w:rsidR="00EE1F84" w:rsidRDefault="00EE1F84">
      <w:r>
        <w:continuationSeparator/>
      </w:r>
    </w:p>
  </w:endnote>
  <w:endnote w:type="continuationNotice" w:id="1">
    <w:p w14:paraId="75C98F81" w14:textId="77777777" w:rsidR="00EE1F84" w:rsidRDefault="00EE1F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6FAD5" w14:textId="77777777" w:rsidR="00EE1F84" w:rsidRDefault="00EE1F84">
      <w:r>
        <w:separator/>
      </w:r>
    </w:p>
  </w:footnote>
  <w:footnote w:type="continuationSeparator" w:id="0">
    <w:p w14:paraId="62E48C4D" w14:textId="77777777" w:rsidR="00EE1F84" w:rsidRDefault="00EE1F84">
      <w:r>
        <w:continuationSeparator/>
      </w:r>
    </w:p>
  </w:footnote>
  <w:footnote w:type="continuationNotice" w:id="1">
    <w:p w14:paraId="6A4AD4E8" w14:textId="77777777" w:rsidR="00EE1F84" w:rsidRDefault="00EE1F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8F6514"/>
    <w:multiLevelType w:val="hybridMultilevel"/>
    <w:tmpl w:val="FCE0CE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14"/>
  </w:num>
  <w:num w:numId="10">
    <w:abstractNumId w:val="17"/>
  </w:num>
  <w:num w:numId="11">
    <w:abstractNumId w:val="19"/>
  </w:num>
  <w:num w:numId="12">
    <w:abstractNumId w:val="18"/>
  </w:num>
  <w:num w:numId="13">
    <w:abstractNumId w:val="22"/>
  </w:num>
  <w:num w:numId="14">
    <w:abstractNumId w:val="20"/>
  </w:num>
  <w:num w:numId="15">
    <w:abstractNumId w:val="21"/>
  </w:num>
  <w:num w:numId="16">
    <w:abstractNumId w:val="5"/>
  </w:num>
  <w:num w:numId="17">
    <w:abstractNumId w:val="15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2393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A11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1942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F92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6B78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5EE5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EF3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5F50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0B0"/>
    <w:rsid w:val="00BF74C7"/>
    <w:rsid w:val="00C00766"/>
    <w:rsid w:val="00C0089E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1F8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3BE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411F92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B68C-97E9-4B96-8387-3F0E0A1B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C13C4CC-9C23-47E5-8D94-32A84B0D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</TotalTime>
  <Pages>1</Pages>
  <Words>340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9</cp:revision>
  <cp:lastPrinted>2008-01-31T06:09:00Z</cp:lastPrinted>
  <dcterms:created xsi:type="dcterms:W3CDTF">2020-04-06T11:47:00Z</dcterms:created>
  <dcterms:modified xsi:type="dcterms:W3CDTF">2020-04-09T23:51:00Z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